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E12" w:rsidRPr="007E1009" w:rsidRDefault="00141E12" w:rsidP="007E1009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>Obrazec zavarovanja za dobro izvedbo pogodbenih obveznosti po EPGP-758</w:t>
      </w:r>
    </w:p>
    <w:p w:rsidR="00141E12" w:rsidRDefault="00141E12" w:rsidP="007E1009">
      <w:pPr>
        <w:jc w:val="both"/>
        <w:rPr>
          <w:rFonts w:ascii="Arial" w:hAnsi="Arial" w:cs="Arial"/>
          <w:b/>
          <w:sz w:val="22"/>
          <w:szCs w:val="22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Za: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Datum: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izdaje)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F4152A" w:rsidRDefault="00141E12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>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ŠTEVILKA: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številka zavarovanja)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GARANT: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naslovzavarovalnice/banke v kraju izdaje)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NAROČNIK: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 naročnika zavarovanja</w:t>
      </w:r>
      <w:r>
        <w:rPr>
          <w:rFonts w:ascii="Arial" w:hAnsi="Arial" w:cs="Arial"/>
          <w:i/>
          <w:sz w:val="20"/>
          <w:szCs w:val="20"/>
        </w:rPr>
        <w:t>/garancije</w:t>
      </w:r>
      <w:r w:rsidRPr="007E1009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UPRAVIČENEC:</w:t>
      </w:r>
      <w:r w:rsidRPr="00D23C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OSNOVNI POSEL:</w:t>
      </w:r>
      <w:r w:rsidRPr="007E1009">
        <w:rPr>
          <w:rFonts w:ascii="Arial" w:hAnsi="Arial" w:cs="Arial"/>
          <w:sz w:val="20"/>
          <w:szCs w:val="20"/>
        </w:rPr>
        <w:t>obveznost naročnika zavarovanja iz pogodbe št.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z dne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</w:t>
      </w:r>
      <w:r w:rsidRPr="007E1009">
        <w:rPr>
          <w:rFonts w:ascii="Arial" w:hAnsi="Arial" w:cs="Arial"/>
          <w:i/>
          <w:sz w:val="20"/>
          <w:szCs w:val="20"/>
        </w:rPr>
        <w:t xml:space="preserve"> za javno naročilo, sklenjen na podlagi postopka z oznako </w:t>
      </w:r>
      <w:r w:rsidRPr="00111560">
        <w:rPr>
          <w:rFonts w:ascii="Arial" w:hAnsi="Arial" w:cs="Arial"/>
          <w:sz w:val="20"/>
          <w:szCs w:val="20"/>
        </w:rPr>
        <w:t>4219-</w:t>
      </w:r>
      <w:r>
        <w:rPr>
          <w:rFonts w:ascii="Arial" w:hAnsi="Arial" w:cs="Arial"/>
          <w:sz w:val="20"/>
          <w:szCs w:val="20"/>
        </w:rPr>
        <w:t>HRAM</w:t>
      </w:r>
      <w:r w:rsidRPr="00111560">
        <w:rPr>
          <w:rFonts w:ascii="Arial" w:hAnsi="Arial" w:cs="Arial"/>
          <w:sz w:val="20"/>
          <w:szCs w:val="20"/>
        </w:rPr>
        <w:t>2018</w:t>
      </w:r>
      <w:r w:rsidRPr="007E1009">
        <w:rPr>
          <w:rFonts w:ascii="Arial" w:hAnsi="Arial" w:cs="Arial"/>
          <w:i/>
          <w:sz w:val="20"/>
          <w:szCs w:val="20"/>
        </w:rPr>
        <w:t>)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ZNESEK V EUR: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LISTINE, KI JIH JE POLEG IZJAVE TREBA PRILOŽITI ZAHTEVI ZA PLAČILO IN SE IZRECNO ZAHTEVAJO V SPODNJEM BESEDILU:</w:t>
      </w:r>
      <w:r w:rsidRPr="007E1009">
        <w:rPr>
          <w:rFonts w:ascii="Arial" w:hAnsi="Arial" w:cs="Arial"/>
          <w:sz w:val="20"/>
          <w:szCs w:val="20"/>
        </w:rPr>
        <w:t>nobena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JEZIK V ZAHTEVANIH LISTINAH:</w:t>
      </w:r>
      <w:r w:rsidRPr="007E1009">
        <w:rPr>
          <w:rFonts w:ascii="Arial" w:hAnsi="Arial" w:cs="Arial"/>
          <w:sz w:val="20"/>
          <w:szCs w:val="20"/>
        </w:rPr>
        <w:t xml:space="preserve"> slovenski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OBLIKA PREDLOŽITVE:</w:t>
      </w:r>
      <w:r w:rsidRPr="007E1009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(navede se SWIFT naslova garanta)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KRAJ PREDLOŽITVE: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DATUM VELJAVNOSTI: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STRANKA, KI JE DOLŽNA PLAČATI STROŠKE: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naročnika garancije, tj. v postopku javnega naročanja izbranega ponudnika)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</w:t>
      </w:r>
      <w:r>
        <w:rPr>
          <w:rFonts w:ascii="Arial" w:hAnsi="Arial" w:cs="Arial"/>
          <w:sz w:val="20"/>
          <w:szCs w:val="20"/>
        </w:rPr>
        <w:t>snika(-ov)</w:t>
      </w:r>
      <w:r w:rsidRPr="007E1009">
        <w:rPr>
          <w:rFonts w:ascii="Arial" w:hAnsi="Arial" w:cs="Arial"/>
          <w:sz w:val="20"/>
          <w:szCs w:val="20"/>
        </w:rPr>
        <w:t xml:space="preserve">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7E1009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7E1009">
        <w:rPr>
          <w:rFonts w:ascii="Arial" w:hAnsi="Arial" w:cs="Arial"/>
          <w:sz w:val="20"/>
          <w:szCs w:val="20"/>
        </w:rPr>
        <w:t xml:space="preserve"> in v kateri je navedeno, v kakšnem smislu naročnik zavarovanja ni izpolnil svojih obveznosti iz osnovnega posla.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Morebitne spore v zvezi s tem zavarovanjem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7E1009">
        <w:rPr>
          <w:rFonts w:ascii="Arial" w:hAnsi="Arial" w:cs="Arial"/>
          <w:sz w:val="20"/>
          <w:szCs w:val="20"/>
        </w:rPr>
        <w:t xml:space="preserve"> po slovenskem pravu.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:rsidR="00141E12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</w:p>
    <w:p w:rsidR="00141E12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141E12" w:rsidRPr="007E1009" w:rsidRDefault="00141E12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141E12" w:rsidRPr="007E1009" w:rsidSect="007E1009">
      <w:footerReference w:type="default" r:id="rId7"/>
      <w:pgSz w:w="11906" w:h="16838"/>
      <w:pgMar w:top="1134" w:right="1418" w:bottom="1134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E12" w:rsidRDefault="00141E12">
      <w:r>
        <w:separator/>
      </w:r>
    </w:p>
  </w:endnote>
  <w:endnote w:type="continuationSeparator" w:id="0">
    <w:p w:rsidR="00141E12" w:rsidRDefault="00141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E12" w:rsidRPr="008D284A" w:rsidRDefault="00141E12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E12" w:rsidRDefault="00141E12">
      <w:r>
        <w:separator/>
      </w:r>
    </w:p>
  </w:footnote>
  <w:footnote w:type="continuationSeparator" w:id="0">
    <w:p w:rsidR="00141E12" w:rsidRDefault="00141E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07DC1"/>
    <w:rsid w:val="00027CA8"/>
    <w:rsid w:val="000361E4"/>
    <w:rsid w:val="00046564"/>
    <w:rsid w:val="00051CED"/>
    <w:rsid w:val="0005450C"/>
    <w:rsid w:val="000566D5"/>
    <w:rsid w:val="000640C1"/>
    <w:rsid w:val="000675F3"/>
    <w:rsid w:val="00087185"/>
    <w:rsid w:val="00092427"/>
    <w:rsid w:val="000A105C"/>
    <w:rsid w:val="000D4C48"/>
    <w:rsid w:val="000E0EE7"/>
    <w:rsid w:val="00101D0E"/>
    <w:rsid w:val="001104A6"/>
    <w:rsid w:val="00111560"/>
    <w:rsid w:val="00121554"/>
    <w:rsid w:val="00141E12"/>
    <w:rsid w:val="00153B84"/>
    <w:rsid w:val="00154FF6"/>
    <w:rsid w:val="0015735F"/>
    <w:rsid w:val="001603E7"/>
    <w:rsid w:val="001628E2"/>
    <w:rsid w:val="00167E50"/>
    <w:rsid w:val="00180013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10385"/>
    <w:rsid w:val="002215D1"/>
    <w:rsid w:val="0023521B"/>
    <w:rsid w:val="00235F99"/>
    <w:rsid w:val="00245156"/>
    <w:rsid w:val="002607C7"/>
    <w:rsid w:val="00266AF4"/>
    <w:rsid w:val="00272023"/>
    <w:rsid w:val="002844B2"/>
    <w:rsid w:val="002B706D"/>
    <w:rsid w:val="002C1165"/>
    <w:rsid w:val="002C39F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1D69"/>
    <w:rsid w:val="003A36F2"/>
    <w:rsid w:val="003D0104"/>
    <w:rsid w:val="003D7752"/>
    <w:rsid w:val="003F11BB"/>
    <w:rsid w:val="003F1523"/>
    <w:rsid w:val="00410109"/>
    <w:rsid w:val="004154DB"/>
    <w:rsid w:val="00415AF5"/>
    <w:rsid w:val="00455BD1"/>
    <w:rsid w:val="00463EE8"/>
    <w:rsid w:val="00466932"/>
    <w:rsid w:val="00483C22"/>
    <w:rsid w:val="00484429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7C2D"/>
    <w:rsid w:val="00503527"/>
    <w:rsid w:val="00504C72"/>
    <w:rsid w:val="005121F5"/>
    <w:rsid w:val="00514A26"/>
    <w:rsid w:val="0052428E"/>
    <w:rsid w:val="005304A9"/>
    <w:rsid w:val="00537EC6"/>
    <w:rsid w:val="00560335"/>
    <w:rsid w:val="00571DC9"/>
    <w:rsid w:val="005A53AE"/>
    <w:rsid w:val="005B3D5B"/>
    <w:rsid w:val="005C14C3"/>
    <w:rsid w:val="005D69D7"/>
    <w:rsid w:val="005E451A"/>
    <w:rsid w:val="005F08D3"/>
    <w:rsid w:val="005F2E04"/>
    <w:rsid w:val="00605476"/>
    <w:rsid w:val="006069A6"/>
    <w:rsid w:val="00623380"/>
    <w:rsid w:val="0062638A"/>
    <w:rsid w:val="00637C7B"/>
    <w:rsid w:val="00642AA0"/>
    <w:rsid w:val="006467D8"/>
    <w:rsid w:val="006532B3"/>
    <w:rsid w:val="00667695"/>
    <w:rsid w:val="00667B44"/>
    <w:rsid w:val="00686DE1"/>
    <w:rsid w:val="00691C2E"/>
    <w:rsid w:val="006D1300"/>
    <w:rsid w:val="006D5C2D"/>
    <w:rsid w:val="006D6669"/>
    <w:rsid w:val="006D676B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D5B66"/>
    <w:rsid w:val="007E1009"/>
    <w:rsid w:val="007E5EE4"/>
    <w:rsid w:val="00801E0B"/>
    <w:rsid w:val="008345D6"/>
    <w:rsid w:val="0086356B"/>
    <w:rsid w:val="00885CBA"/>
    <w:rsid w:val="008C7898"/>
    <w:rsid w:val="008D140A"/>
    <w:rsid w:val="008D284A"/>
    <w:rsid w:val="008D370F"/>
    <w:rsid w:val="008D77D9"/>
    <w:rsid w:val="008F35B7"/>
    <w:rsid w:val="009002A6"/>
    <w:rsid w:val="00926548"/>
    <w:rsid w:val="00930F30"/>
    <w:rsid w:val="00935B15"/>
    <w:rsid w:val="00947378"/>
    <w:rsid w:val="00951790"/>
    <w:rsid w:val="009525E3"/>
    <w:rsid w:val="009544E9"/>
    <w:rsid w:val="0097264D"/>
    <w:rsid w:val="009763F3"/>
    <w:rsid w:val="00980795"/>
    <w:rsid w:val="009C679A"/>
    <w:rsid w:val="00A05486"/>
    <w:rsid w:val="00A164A1"/>
    <w:rsid w:val="00A80B91"/>
    <w:rsid w:val="00A92B50"/>
    <w:rsid w:val="00AA04C3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768ED"/>
    <w:rsid w:val="00B84B3D"/>
    <w:rsid w:val="00BA07FA"/>
    <w:rsid w:val="00BD0BB7"/>
    <w:rsid w:val="00BD7914"/>
    <w:rsid w:val="00BE76DA"/>
    <w:rsid w:val="00BF6AD8"/>
    <w:rsid w:val="00C05BB4"/>
    <w:rsid w:val="00C14023"/>
    <w:rsid w:val="00C21601"/>
    <w:rsid w:val="00C31EBF"/>
    <w:rsid w:val="00C354A2"/>
    <w:rsid w:val="00C55903"/>
    <w:rsid w:val="00C931EC"/>
    <w:rsid w:val="00C93D81"/>
    <w:rsid w:val="00C94309"/>
    <w:rsid w:val="00C96878"/>
    <w:rsid w:val="00CA095E"/>
    <w:rsid w:val="00CA21E2"/>
    <w:rsid w:val="00CB35CB"/>
    <w:rsid w:val="00CC1B2B"/>
    <w:rsid w:val="00CD0427"/>
    <w:rsid w:val="00D123B0"/>
    <w:rsid w:val="00D23933"/>
    <w:rsid w:val="00D23C0F"/>
    <w:rsid w:val="00D24153"/>
    <w:rsid w:val="00D40C15"/>
    <w:rsid w:val="00D45B4F"/>
    <w:rsid w:val="00D5428C"/>
    <w:rsid w:val="00D60C3F"/>
    <w:rsid w:val="00D6301F"/>
    <w:rsid w:val="00D71855"/>
    <w:rsid w:val="00D745E1"/>
    <w:rsid w:val="00D754F1"/>
    <w:rsid w:val="00D82F69"/>
    <w:rsid w:val="00D9016D"/>
    <w:rsid w:val="00D97C5D"/>
    <w:rsid w:val="00DD6FA1"/>
    <w:rsid w:val="00DE08D9"/>
    <w:rsid w:val="00DE15F3"/>
    <w:rsid w:val="00DE7686"/>
    <w:rsid w:val="00DF0D53"/>
    <w:rsid w:val="00E20DD6"/>
    <w:rsid w:val="00E5708A"/>
    <w:rsid w:val="00E61FEC"/>
    <w:rsid w:val="00E623DA"/>
    <w:rsid w:val="00E71EFC"/>
    <w:rsid w:val="00E81DA8"/>
    <w:rsid w:val="00E81DAD"/>
    <w:rsid w:val="00EC22FA"/>
    <w:rsid w:val="00EC25B0"/>
    <w:rsid w:val="00EC395A"/>
    <w:rsid w:val="00ED0A1F"/>
    <w:rsid w:val="00EE0454"/>
    <w:rsid w:val="00EF25C2"/>
    <w:rsid w:val="00F25101"/>
    <w:rsid w:val="00F262CC"/>
    <w:rsid w:val="00F35D9F"/>
    <w:rsid w:val="00F40F47"/>
    <w:rsid w:val="00F4152A"/>
    <w:rsid w:val="00F422DE"/>
    <w:rsid w:val="00F71716"/>
    <w:rsid w:val="00F75DF7"/>
    <w:rsid w:val="00F804DE"/>
    <w:rsid w:val="00FA3F38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44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8442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84429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628E2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37354"/>
    <w:rPr>
      <w:rFonts w:cs="Times New Roman"/>
      <w:sz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84429"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imes New Roman"/>
      <w:sz w:val="16"/>
      <w:lang w:eastAsia="en-US"/>
    </w:rPr>
  </w:style>
  <w:style w:type="character" w:styleId="CommentReference">
    <w:name w:val="annotation reference"/>
    <w:basedOn w:val="DefaultParagraphFont"/>
    <w:uiPriority w:val="99"/>
    <w:rsid w:val="00380DD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80D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80DDB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80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80DDB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19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437</Words>
  <Characters>2491</Characters>
  <Application>Microsoft Office Outlook</Application>
  <DocSecurity>0</DocSecurity>
  <Lines>0</Lines>
  <Paragraphs>0</Paragraphs>
  <ScaleCrop>false</ScaleCrop>
  <Company>Ministrstvo za javno upravo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dc:description/>
  <cp:lastModifiedBy>uporabnik</cp:lastModifiedBy>
  <cp:revision>15</cp:revision>
  <cp:lastPrinted>2016-05-12T09:24:00Z</cp:lastPrinted>
  <dcterms:created xsi:type="dcterms:W3CDTF">2016-05-12T10:34:00Z</dcterms:created>
  <dcterms:modified xsi:type="dcterms:W3CDTF">2018-08-29T11:26:00Z</dcterms:modified>
</cp:coreProperties>
</file>